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2290EDF2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8845C2">
        <w:rPr>
          <w:rStyle w:val="head-activityType"/>
          <w:color w:val="000000" w:themeColor="text1"/>
          <w:sz w:val="36"/>
          <w:szCs w:val="36"/>
        </w:rPr>
        <w:t>8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bookmarkStart w:id="0" w:name="_GoBack"/>
      <w:bookmarkEnd w:id="0"/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6587FA2F" w:rsidR="0045796A" w:rsidRDefault="0045796A" w:rsidP="008845C2">
      <w:pPr>
        <w:pStyle w:val="instruction"/>
      </w:pPr>
      <w:r>
        <w:t>1</w:t>
      </w:r>
      <w:r>
        <w:tab/>
      </w:r>
      <w:r w:rsidR="008845C2" w:rsidRPr="003552B0">
        <w:t>Look and circle.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8845C2" w14:paraId="36219E3C" w14:textId="77777777" w:rsidTr="00331079">
        <w:trPr>
          <w:cantSplit/>
          <w:trHeight w:val="1418"/>
        </w:trPr>
        <w:tc>
          <w:tcPr>
            <w:tcW w:w="3111" w:type="dxa"/>
            <w:vAlign w:val="center"/>
          </w:tcPr>
          <w:p w14:paraId="7588E857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F15D1E" wp14:editId="635AEB52">
                  <wp:extent cx="1063161" cy="749808"/>
                  <wp:effectExtent l="0" t="0" r="3810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4566" cy="757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20464213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DB9181" wp14:editId="6F7D5453">
                  <wp:extent cx="1158049" cy="795528"/>
                  <wp:effectExtent l="0" t="0" r="0" b="508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500" cy="806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2619F1B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3B9B4D" wp14:editId="634A5555">
                  <wp:extent cx="978408" cy="835410"/>
                  <wp:effectExtent l="0" t="0" r="0" b="3175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838" cy="840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5C2" w:rsidRPr="00685431" w14:paraId="3B14D7EE" w14:textId="77777777" w:rsidTr="008845C2">
        <w:trPr>
          <w:cantSplit/>
          <w:trHeight w:val="567"/>
        </w:trPr>
        <w:tc>
          <w:tcPr>
            <w:tcW w:w="3111" w:type="dxa"/>
            <w:vAlign w:val="center"/>
          </w:tcPr>
          <w:p w14:paraId="42C02BF4" w14:textId="74D872CA" w:rsidR="008845C2" w:rsidRPr="00685431" w:rsidRDefault="008845C2" w:rsidP="008845C2">
            <w:pPr>
              <w:pStyle w:val="activity-numbered--table"/>
              <w:spacing w:line="300" w:lineRule="exact"/>
            </w:pPr>
            <w:r w:rsidRPr="003552B0">
              <w:t>1</w:t>
            </w:r>
            <w:r w:rsidRPr="003552B0">
              <w:tab/>
              <w:t>kiwis / apples</w:t>
            </w:r>
          </w:p>
        </w:tc>
        <w:tc>
          <w:tcPr>
            <w:tcW w:w="3111" w:type="dxa"/>
            <w:vAlign w:val="center"/>
          </w:tcPr>
          <w:p w14:paraId="61630668" w14:textId="7F26545F" w:rsidR="008845C2" w:rsidRPr="00685431" w:rsidRDefault="008845C2" w:rsidP="008845C2">
            <w:pPr>
              <w:pStyle w:val="activity-numbered--centered"/>
              <w:jc w:val="left"/>
            </w:pPr>
            <w:r w:rsidRPr="003552B0">
              <w:t>2</w:t>
            </w:r>
            <w:r w:rsidRPr="003552B0">
              <w:tab/>
              <w:t>pears / apples</w:t>
            </w:r>
          </w:p>
        </w:tc>
        <w:tc>
          <w:tcPr>
            <w:tcW w:w="3111" w:type="dxa"/>
            <w:vAlign w:val="center"/>
          </w:tcPr>
          <w:p w14:paraId="2EF9AAA9" w14:textId="4CE8949A" w:rsidR="008845C2" w:rsidRPr="00685431" w:rsidRDefault="008845C2" w:rsidP="008845C2">
            <w:pPr>
              <w:pStyle w:val="activity-numbered--centered"/>
              <w:jc w:val="left"/>
            </w:pPr>
            <w:r w:rsidRPr="003552B0">
              <w:t>3</w:t>
            </w:r>
            <w:r w:rsidRPr="003552B0">
              <w:tab/>
              <w:t>strawberries / kiwis</w:t>
            </w:r>
          </w:p>
        </w:tc>
      </w:tr>
      <w:tr w:rsidR="008845C2" w14:paraId="60C71EEC" w14:textId="77777777" w:rsidTr="00331079">
        <w:trPr>
          <w:cantSplit/>
          <w:trHeight w:val="1418"/>
        </w:trPr>
        <w:tc>
          <w:tcPr>
            <w:tcW w:w="3111" w:type="dxa"/>
            <w:vAlign w:val="center"/>
          </w:tcPr>
          <w:p w14:paraId="29ACAAB1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A2A201" wp14:editId="11DBBCE6">
                  <wp:extent cx="863346" cy="848714"/>
                  <wp:effectExtent l="0" t="0" r="635" b="254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340" cy="853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01D0AFC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635FB0" wp14:editId="36FDB6A7">
                  <wp:extent cx="978408" cy="815340"/>
                  <wp:effectExtent l="0" t="0" r="0" b="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7476" cy="822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53B58B6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AF25F0" wp14:editId="147DD08C">
                  <wp:extent cx="1080136" cy="822960"/>
                  <wp:effectExtent l="0" t="0" r="0" b="2540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034" cy="832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5C2" w14:paraId="1710AE09" w14:textId="77777777" w:rsidTr="008845C2">
        <w:trPr>
          <w:cantSplit/>
          <w:trHeight w:val="567"/>
        </w:trPr>
        <w:tc>
          <w:tcPr>
            <w:tcW w:w="3111" w:type="dxa"/>
            <w:vAlign w:val="center"/>
          </w:tcPr>
          <w:p w14:paraId="51FA37A6" w14:textId="7D43DA35" w:rsidR="008845C2" w:rsidRDefault="008845C2" w:rsidP="008845C2">
            <w:pPr>
              <w:pStyle w:val="activity-numbered--centered"/>
              <w:jc w:val="left"/>
            </w:pPr>
            <w:r w:rsidRPr="003552B0">
              <w:t>4</w:t>
            </w:r>
            <w:r w:rsidRPr="003552B0">
              <w:tab/>
              <w:t>apples / grapes</w:t>
            </w:r>
          </w:p>
        </w:tc>
        <w:tc>
          <w:tcPr>
            <w:tcW w:w="3111" w:type="dxa"/>
            <w:vAlign w:val="center"/>
          </w:tcPr>
          <w:p w14:paraId="0735B513" w14:textId="267E6841" w:rsidR="008845C2" w:rsidRDefault="008845C2" w:rsidP="008845C2">
            <w:pPr>
              <w:pStyle w:val="activity-numbered--centered"/>
              <w:jc w:val="left"/>
            </w:pPr>
            <w:r w:rsidRPr="003552B0">
              <w:t>5</w:t>
            </w:r>
            <w:r w:rsidRPr="003552B0">
              <w:tab/>
              <w:t>bananas / oranges</w:t>
            </w:r>
          </w:p>
        </w:tc>
        <w:tc>
          <w:tcPr>
            <w:tcW w:w="3111" w:type="dxa"/>
            <w:vAlign w:val="center"/>
          </w:tcPr>
          <w:p w14:paraId="32703E3E" w14:textId="6E54F2E0" w:rsidR="008845C2" w:rsidRPr="00350086" w:rsidRDefault="008845C2" w:rsidP="008845C2">
            <w:pPr>
              <w:pStyle w:val="activity-numbered--centered"/>
              <w:spacing w:after="0"/>
              <w:jc w:val="left"/>
            </w:pPr>
            <w:r w:rsidRPr="003552B0">
              <w:t>6</w:t>
            </w:r>
            <w:r w:rsidRPr="003552B0">
              <w:tab/>
              <w:t>oranges / pears</w:t>
            </w:r>
          </w:p>
        </w:tc>
      </w:tr>
    </w:tbl>
    <w:p w14:paraId="1F863F1F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66083E70" w14:textId="20893B7D" w:rsidR="0045796A" w:rsidRPr="0045796A" w:rsidRDefault="0045796A" w:rsidP="008845C2">
      <w:pPr>
        <w:pStyle w:val="instruction"/>
      </w:pPr>
      <w:r>
        <w:t>2</w:t>
      </w:r>
      <w:r>
        <w:tab/>
      </w:r>
      <w:r w:rsidR="008845C2" w:rsidRPr="003552B0">
        <w:t>Look and number.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170"/>
        <w:gridCol w:w="3629"/>
      </w:tblGrid>
      <w:tr w:rsidR="008845C2" w14:paraId="2430B4AC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1915AE70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EA5D01" wp14:editId="72120579">
                  <wp:extent cx="1411839" cy="621792"/>
                  <wp:effectExtent l="0" t="0" r="0" b="635"/>
                  <wp:docPr id="102631515" name="Picture 10263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1227" cy="630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6FD1B47C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90A087" wp14:editId="17EF9B69">
                  <wp:extent cx="1215644" cy="905999"/>
                  <wp:effectExtent l="0" t="0" r="3810" b="0"/>
                  <wp:docPr id="102631516" name="Picture 102631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0616" cy="917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5B05E2EB" w14:textId="77777777" w:rsidR="008845C2" w:rsidRPr="00117BF5" w:rsidRDefault="008845C2" w:rsidP="00331079">
            <w:pPr>
              <w:pStyle w:val="activity-numbered--table"/>
            </w:pPr>
          </w:p>
        </w:tc>
        <w:tc>
          <w:tcPr>
            <w:tcW w:w="3629" w:type="dxa"/>
            <w:vMerge w:val="restart"/>
            <w:tcMar>
              <w:left w:w="113" w:type="dxa"/>
            </w:tcMar>
          </w:tcPr>
          <w:p w14:paraId="02EB676E" w14:textId="77777777" w:rsidR="008845C2" w:rsidRPr="003552B0" w:rsidRDefault="008845C2" w:rsidP="008845C2">
            <w:pPr>
              <w:pStyle w:val="activity-numbered--table"/>
              <w:rPr>
                <w:rStyle w:val="wol"/>
              </w:rPr>
            </w:pPr>
            <w:r w:rsidRPr="003552B0">
              <w:t xml:space="preserve">pizza </w:t>
            </w:r>
            <w:r w:rsidRPr="003552B0">
              <w:rPr>
                <w:rStyle w:val="wol"/>
              </w:rPr>
              <w:t>     </w:t>
            </w:r>
          </w:p>
          <w:p w14:paraId="1BEB963E" w14:textId="77777777" w:rsidR="008845C2" w:rsidRPr="003552B0" w:rsidRDefault="008845C2" w:rsidP="008845C2">
            <w:pPr>
              <w:pStyle w:val="activity-numbered--table"/>
              <w:rPr>
                <w:rStyle w:val="wol"/>
              </w:rPr>
            </w:pPr>
            <w:r w:rsidRPr="003552B0">
              <w:t xml:space="preserve">noodles </w:t>
            </w:r>
            <w:r w:rsidRPr="003552B0">
              <w:rPr>
                <w:rStyle w:val="wol"/>
              </w:rPr>
              <w:t>     </w:t>
            </w:r>
          </w:p>
          <w:p w14:paraId="37EF939B" w14:textId="77777777" w:rsidR="008845C2" w:rsidRPr="003552B0" w:rsidRDefault="008845C2" w:rsidP="008845C2">
            <w:pPr>
              <w:pStyle w:val="activity-numbered--table"/>
              <w:rPr>
                <w:rStyle w:val="wol"/>
              </w:rPr>
            </w:pPr>
            <w:r w:rsidRPr="003552B0">
              <w:t xml:space="preserve">ice cream </w:t>
            </w:r>
            <w:r w:rsidRPr="003552B0">
              <w:rPr>
                <w:rStyle w:val="wol"/>
              </w:rPr>
              <w:t>     </w:t>
            </w:r>
          </w:p>
          <w:p w14:paraId="6A6AF472" w14:textId="7CFE6BEF" w:rsidR="008845C2" w:rsidRPr="001F1EEA" w:rsidRDefault="008845C2" w:rsidP="008845C2">
            <w:pPr>
              <w:pStyle w:val="activity-numbered--table"/>
              <w:rPr>
                <w:u w:val="single" w:color="000000"/>
              </w:rPr>
            </w:pPr>
            <w:r w:rsidRPr="003552B0">
              <w:t xml:space="preserve">soup </w:t>
            </w:r>
            <w:r w:rsidRPr="003552B0">
              <w:rPr>
                <w:rStyle w:val="wol"/>
              </w:rPr>
              <w:t>     </w:t>
            </w:r>
          </w:p>
        </w:tc>
      </w:tr>
      <w:tr w:rsidR="008845C2" w:rsidRPr="00685431" w14:paraId="3214FE58" w14:textId="77777777" w:rsidTr="00331079">
        <w:trPr>
          <w:cantSplit/>
          <w:trHeight w:val="567"/>
        </w:trPr>
        <w:tc>
          <w:tcPr>
            <w:tcW w:w="2778" w:type="dxa"/>
            <w:vAlign w:val="center"/>
          </w:tcPr>
          <w:p w14:paraId="7B8FFC9A" w14:textId="77777777" w:rsidR="008845C2" w:rsidRPr="00685431" w:rsidRDefault="008845C2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2778" w:type="dxa"/>
            <w:vAlign w:val="center"/>
          </w:tcPr>
          <w:p w14:paraId="5DDAA325" w14:textId="77777777" w:rsidR="008845C2" w:rsidRPr="00685431" w:rsidRDefault="008845C2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70" w:type="dxa"/>
          </w:tcPr>
          <w:p w14:paraId="27B19E61" w14:textId="77777777" w:rsidR="008845C2" w:rsidRDefault="008845C2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6415C435" w14:textId="77777777" w:rsidR="008845C2" w:rsidRDefault="008845C2" w:rsidP="00331079">
            <w:pPr>
              <w:pStyle w:val="activity-numbered--centered"/>
            </w:pPr>
          </w:p>
        </w:tc>
      </w:tr>
      <w:tr w:rsidR="008845C2" w14:paraId="4C73213C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6A6E4EAE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C964B3D" wp14:editId="108A8FBB">
                  <wp:extent cx="1026414" cy="948949"/>
                  <wp:effectExtent l="0" t="0" r="2540" b="3810"/>
                  <wp:docPr id="102631517" name="Picture 102631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981" cy="955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24CD6BD0" w14:textId="77777777" w:rsidR="008845C2" w:rsidRDefault="008845C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1888165" wp14:editId="646B64E7">
                  <wp:extent cx="1615549" cy="886968"/>
                  <wp:effectExtent l="0" t="0" r="0" b="2540"/>
                  <wp:docPr id="102631518" name="Picture 102631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63" cy="893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7ADD50A" w14:textId="77777777" w:rsidR="008845C2" w:rsidRDefault="008845C2" w:rsidP="00331079">
            <w:pPr>
              <w:rPr>
                <w:noProof/>
              </w:rPr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62D2CF9A" w14:textId="77777777" w:rsidR="008845C2" w:rsidRDefault="008845C2" w:rsidP="00331079">
            <w:pPr>
              <w:rPr>
                <w:noProof/>
              </w:rPr>
            </w:pPr>
          </w:p>
        </w:tc>
      </w:tr>
      <w:tr w:rsidR="008845C2" w14:paraId="224EE66B" w14:textId="77777777" w:rsidTr="00331079">
        <w:trPr>
          <w:cantSplit/>
          <w:trHeight w:val="567"/>
        </w:trPr>
        <w:tc>
          <w:tcPr>
            <w:tcW w:w="2778" w:type="dxa"/>
            <w:vAlign w:val="center"/>
          </w:tcPr>
          <w:p w14:paraId="77CECFEA" w14:textId="47BE3A8A" w:rsidR="008845C2" w:rsidRDefault="008845C2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2778" w:type="dxa"/>
            <w:vAlign w:val="center"/>
          </w:tcPr>
          <w:p w14:paraId="540B2B09" w14:textId="7D13260E" w:rsidR="008845C2" w:rsidRDefault="008845C2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70" w:type="dxa"/>
          </w:tcPr>
          <w:p w14:paraId="4B7EC8D1" w14:textId="77777777" w:rsidR="008845C2" w:rsidRDefault="008845C2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59EADDE1" w14:textId="77777777" w:rsidR="008845C2" w:rsidRDefault="008845C2" w:rsidP="00331079">
            <w:pPr>
              <w:pStyle w:val="activity-numbered--centered"/>
            </w:pPr>
          </w:p>
        </w:tc>
      </w:tr>
    </w:tbl>
    <w:p w14:paraId="1C084FA2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200CEFA2" w:rsidR="00141B75" w:rsidRPr="00FE7652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BC4D76" w:rsidRPr="00BC4D76">
        <w:rPr>
          <w:lang w:val="en-US"/>
        </w:rPr>
        <w:t>Look, r</w:t>
      </w:r>
      <w:proofErr w:type="spellStart"/>
      <w:r w:rsidR="008845C2" w:rsidRPr="003552B0">
        <w:t>ead</w:t>
      </w:r>
      <w:proofErr w:type="spellEnd"/>
      <w:r w:rsidR="008845C2" w:rsidRPr="003552B0">
        <w:t xml:space="preserve"> and tick </w:t>
      </w:r>
      <w:r w:rsidR="008845C2" w:rsidRPr="003552B0">
        <w:rPr>
          <w:noProof/>
          <w:position w:val="-6"/>
          <w:lang w:eastAsia="es-ES"/>
        </w:rPr>
        <w:drawing>
          <wp:inline distT="0" distB="0" distL="0" distR="0" wp14:anchorId="060B723F" wp14:editId="002A8A2C">
            <wp:extent cx="177800" cy="203200"/>
            <wp:effectExtent l="0" t="0" r="0" b="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845C2" w:rsidRPr="003552B0">
        <w:t xml:space="preserve"> or cross </w:t>
      </w:r>
      <w:r w:rsidR="008845C2" w:rsidRPr="00626A57">
        <w:rPr>
          <w:noProof/>
          <w:position w:val="-6"/>
        </w:rPr>
        <w:drawing>
          <wp:inline distT="0" distB="0" distL="0" distR="0" wp14:anchorId="2ACC81B1" wp14:editId="02982B3C">
            <wp:extent cx="165100" cy="177800"/>
            <wp:effectExtent l="0" t="0" r="0" b="0"/>
            <wp:docPr id="102631480" name="Picture 102631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C1Scross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845C2" w:rsidRPr="007C6741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E4085A" w14:paraId="3F27FEA9" w14:textId="77777777" w:rsidTr="00E4085A">
        <w:trPr>
          <w:trHeight w:val="1361"/>
        </w:trPr>
        <w:tc>
          <w:tcPr>
            <w:tcW w:w="1922" w:type="dxa"/>
            <w:vAlign w:val="center"/>
          </w:tcPr>
          <w:p w14:paraId="165B6F9B" w14:textId="77777777" w:rsidR="00E4085A" w:rsidRDefault="00E4085A" w:rsidP="00E4085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9440" behindDoc="0" locked="0" layoutInCell="1" allowOverlap="1" wp14:anchorId="14E117DF" wp14:editId="2E00DF58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-15875</wp:posOffset>
                  </wp:positionV>
                  <wp:extent cx="1013460" cy="762635"/>
                  <wp:effectExtent l="0" t="0" r="2540" b="0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3460" cy="762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76F97506" w14:textId="77777777" w:rsidR="00E4085A" w:rsidRPr="00E4085A" w:rsidRDefault="00E4085A" w:rsidP="00E4085A">
            <w:pPr>
              <w:pStyle w:val="activity-numbered--mpc4"/>
              <w:rPr>
                <w:sz w:val="28"/>
                <w:szCs w:val="28"/>
              </w:rPr>
            </w:pPr>
            <w:r w:rsidRPr="00E4085A">
              <w:rPr>
                <w:sz w:val="28"/>
                <w:szCs w:val="28"/>
              </w:rPr>
              <w:t>1</w:t>
            </w:r>
            <w:r w:rsidRPr="00E4085A">
              <w:rPr>
                <w:sz w:val="28"/>
                <w:szCs w:val="28"/>
              </w:rPr>
              <w:tab/>
            </w:r>
          </w:p>
          <w:p w14:paraId="7D036008" w14:textId="11AB76DA" w:rsidR="00E4085A" w:rsidRPr="00E4085A" w:rsidRDefault="00E4085A" w:rsidP="00E4085A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3552B0">
              <w:rPr>
                <w:rStyle w:val="checkbox"/>
              </w:rPr>
              <w:t>☐</w:t>
            </w:r>
            <w:r w:rsidRPr="003552B0">
              <w:t xml:space="preserve">  </w:t>
            </w:r>
            <w:r w:rsidRPr="00E4085A">
              <w:rPr>
                <w:sz w:val="28"/>
                <w:szCs w:val="28"/>
              </w:rPr>
              <w:t>I don’t like strawberries.</w:t>
            </w:r>
          </w:p>
        </w:tc>
      </w:tr>
      <w:tr w:rsidR="00E4085A" w14:paraId="513EEAA3" w14:textId="77777777" w:rsidTr="00E4085A">
        <w:trPr>
          <w:trHeight w:val="1361"/>
        </w:trPr>
        <w:tc>
          <w:tcPr>
            <w:tcW w:w="1922" w:type="dxa"/>
            <w:vAlign w:val="center"/>
          </w:tcPr>
          <w:p w14:paraId="7C617002" w14:textId="77777777" w:rsidR="00E4085A" w:rsidRDefault="00E4085A" w:rsidP="00E4085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11DC01A0" wp14:editId="5DC99B2F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635</wp:posOffset>
                  </wp:positionV>
                  <wp:extent cx="1050290" cy="763905"/>
                  <wp:effectExtent l="0" t="0" r="3810" b="0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290" cy="763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5EFFF28E" w14:textId="77777777" w:rsidR="00E4085A" w:rsidRPr="00E4085A" w:rsidRDefault="00E4085A" w:rsidP="00E4085A">
            <w:pPr>
              <w:pStyle w:val="activity-numbered--mpc4"/>
              <w:rPr>
                <w:sz w:val="28"/>
                <w:szCs w:val="28"/>
              </w:rPr>
            </w:pPr>
            <w:r w:rsidRPr="00E4085A">
              <w:rPr>
                <w:sz w:val="28"/>
                <w:szCs w:val="28"/>
              </w:rPr>
              <w:t>2</w:t>
            </w:r>
            <w:r w:rsidRPr="00E4085A">
              <w:rPr>
                <w:sz w:val="28"/>
                <w:szCs w:val="28"/>
              </w:rPr>
              <w:tab/>
            </w:r>
          </w:p>
          <w:p w14:paraId="4F971366" w14:textId="1FBB085E" w:rsidR="00E4085A" w:rsidRPr="00E4085A" w:rsidRDefault="00E4085A" w:rsidP="00E4085A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3552B0">
              <w:rPr>
                <w:rStyle w:val="checkbox"/>
              </w:rPr>
              <w:t>☐</w:t>
            </w:r>
            <w:r w:rsidRPr="003552B0">
              <w:t xml:space="preserve">  </w:t>
            </w:r>
            <w:r w:rsidRPr="00E4085A">
              <w:rPr>
                <w:sz w:val="28"/>
                <w:szCs w:val="28"/>
              </w:rPr>
              <w:t>I like kiwis.</w:t>
            </w:r>
          </w:p>
        </w:tc>
      </w:tr>
      <w:tr w:rsidR="00E4085A" w14:paraId="7BCA5086" w14:textId="77777777" w:rsidTr="00E4085A">
        <w:trPr>
          <w:trHeight w:val="1361"/>
        </w:trPr>
        <w:tc>
          <w:tcPr>
            <w:tcW w:w="1922" w:type="dxa"/>
            <w:vAlign w:val="center"/>
          </w:tcPr>
          <w:p w14:paraId="75BC4D9F" w14:textId="77777777" w:rsidR="00E4085A" w:rsidRDefault="00E4085A" w:rsidP="00E4085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1AC3E5F0" wp14:editId="35E0F0FB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1270</wp:posOffset>
                  </wp:positionV>
                  <wp:extent cx="1079500" cy="788035"/>
                  <wp:effectExtent l="0" t="0" r="0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88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23E830AD" w14:textId="77777777" w:rsidR="00E4085A" w:rsidRPr="00E4085A" w:rsidRDefault="00E4085A" w:rsidP="00E4085A">
            <w:pPr>
              <w:pStyle w:val="activity-numbered--mpc4"/>
              <w:rPr>
                <w:sz w:val="28"/>
                <w:szCs w:val="28"/>
              </w:rPr>
            </w:pPr>
            <w:r w:rsidRPr="00E4085A">
              <w:rPr>
                <w:sz w:val="28"/>
                <w:szCs w:val="28"/>
              </w:rPr>
              <w:t>3</w:t>
            </w:r>
            <w:r w:rsidRPr="00E4085A">
              <w:rPr>
                <w:sz w:val="28"/>
                <w:szCs w:val="28"/>
              </w:rPr>
              <w:tab/>
            </w:r>
          </w:p>
          <w:p w14:paraId="5703F1BF" w14:textId="67C152E7" w:rsidR="00E4085A" w:rsidRPr="00E4085A" w:rsidRDefault="00E4085A" w:rsidP="00E4085A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3552B0">
              <w:rPr>
                <w:rStyle w:val="checkbox"/>
              </w:rPr>
              <w:t>☐</w:t>
            </w:r>
            <w:r w:rsidRPr="003552B0">
              <w:t xml:space="preserve">  </w:t>
            </w:r>
            <w:r w:rsidRPr="00E4085A">
              <w:rPr>
                <w:sz w:val="28"/>
                <w:szCs w:val="28"/>
              </w:rPr>
              <w:t>Like I pears.</w:t>
            </w:r>
          </w:p>
        </w:tc>
      </w:tr>
      <w:tr w:rsidR="00E4085A" w14:paraId="58F7B66F" w14:textId="77777777" w:rsidTr="00E4085A">
        <w:trPr>
          <w:trHeight w:val="1361"/>
        </w:trPr>
        <w:tc>
          <w:tcPr>
            <w:tcW w:w="1922" w:type="dxa"/>
            <w:vAlign w:val="center"/>
          </w:tcPr>
          <w:p w14:paraId="1B802077" w14:textId="77777777" w:rsidR="00E4085A" w:rsidRDefault="00E4085A" w:rsidP="00E4085A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2512" behindDoc="0" locked="0" layoutInCell="1" allowOverlap="1" wp14:anchorId="3756D33F" wp14:editId="09AE4BDD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15240</wp:posOffset>
                  </wp:positionV>
                  <wp:extent cx="1079500" cy="733425"/>
                  <wp:effectExtent l="0" t="0" r="0" b="3175"/>
                  <wp:wrapNone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  <w:vAlign w:val="center"/>
          </w:tcPr>
          <w:p w14:paraId="20E6EE98" w14:textId="77777777" w:rsidR="00E4085A" w:rsidRPr="00E4085A" w:rsidRDefault="00E4085A" w:rsidP="00E4085A">
            <w:pPr>
              <w:pStyle w:val="activity-numbered--mpc4"/>
              <w:rPr>
                <w:sz w:val="28"/>
                <w:szCs w:val="28"/>
              </w:rPr>
            </w:pPr>
            <w:r w:rsidRPr="00E4085A">
              <w:rPr>
                <w:sz w:val="28"/>
                <w:szCs w:val="28"/>
              </w:rPr>
              <w:t>4</w:t>
            </w:r>
            <w:r w:rsidRPr="00E4085A">
              <w:rPr>
                <w:sz w:val="28"/>
                <w:szCs w:val="28"/>
              </w:rPr>
              <w:tab/>
            </w:r>
          </w:p>
          <w:p w14:paraId="2EB3C79E" w14:textId="68597F22" w:rsidR="00E4085A" w:rsidRPr="00E4085A" w:rsidRDefault="00E4085A" w:rsidP="00E4085A">
            <w:pPr>
              <w:pStyle w:val="activity-numbered--mpc4"/>
              <w:spacing w:before="120"/>
              <w:rPr>
                <w:sz w:val="28"/>
                <w:szCs w:val="28"/>
              </w:rPr>
            </w:pPr>
            <w:r w:rsidRPr="003552B0">
              <w:rPr>
                <w:rStyle w:val="checkbox"/>
              </w:rPr>
              <w:t>☐</w:t>
            </w:r>
            <w:r w:rsidRPr="003552B0">
              <w:t xml:space="preserve">  </w:t>
            </w:r>
            <w:r w:rsidRPr="00E4085A">
              <w:rPr>
                <w:sz w:val="28"/>
                <w:szCs w:val="28"/>
              </w:rPr>
              <w:t>I like don’t oranges.</w:t>
            </w:r>
          </w:p>
        </w:tc>
      </w:tr>
    </w:tbl>
    <w:p w14:paraId="321EA6C1" w14:textId="77777777" w:rsidR="00141B75" w:rsidRPr="00683C0B" w:rsidRDefault="00141B75" w:rsidP="00141B75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7D38177A" w14:textId="731AED66" w:rsidR="00141B75" w:rsidRDefault="00141B75" w:rsidP="00E4085A">
      <w:pPr>
        <w:pStyle w:val="instruction"/>
        <w:spacing w:after="120"/>
      </w:pPr>
      <w:r>
        <w:t>4</w:t>
      </w:r>
      <w:r>
        <w:tab/>
      </w:r>
      <w:r w:rsidR="00E4085A" w:rsidRPr="003552B0">
        <w:t>Read and write.</w:t>
      </w:r>
    </w:p>
    <w:p w14:paraId="6B124C13" w14:textId="0C7B490F" w:rsidR="00E4085A" w:rsidRDefault="00E4085A" w:rsidP="00E4085A">
      <w:pPr>
        <w:pStyle w:val="activity-numbered"/>
        <w:spacing w:after="240" w:line="240" w:lineRule="auto"/>
      </w:pPr>
      <w:r>
        <w:rPr>
          <w:noProof/>
        </w:rPr>
        <w:drawing>
          <wp:inline distT="0" distB="0" distL="0" distR="0" wp14:anchorId="70AE7C45" wp14:editId="0E89F34F">
            <wp:extent cx="5925312" cy="195993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C1SU8o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2124" cy="1962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A04B7" w14:textId="77777777" w:rsidR="00E4085A" w:rsidRPr="003552B0" w:rsidRDefault="00E4085A" w:rsidP="00E4085A">
      <w:pPr>
        <w:pStyle w:val="activity-numbered"/>
        <w:rPr>
          <w:rStyle w:val="wol"/>
        </w:rPr>
      </w:pPr>
      <w:r w:rsidRPr="003552B0">
        <w:t>1</w:t>
      </w:r>
      <w:r w:rsidRPr="003552B0">
        <w:tab/>
      </w:r>
      <w:r w:rsidRPr="003552B0">
        <w:rPr>
          <w:rStyle w:val="wol"/>
        </w:rPr>
        <w:t>                              </w:t>
      </w:r>
      <w:r w:rsidRPr="003552B0">
        <w:t xml:space="preserve"> I have some soup?</w:t>
      </w:r>
    </w:p>
    <w:p w14:paraId="39F38EDD" w14:textId="77777777" w:rsidR="00E4085A" w:rsidRPr="003552B0" w:rsidRDefault="00E4085A" w:rsidP="00E4085A">
      <w:pPr>
        <w:pStyle w:val="activity-numbered"/>
        <w:rPr>
          <w:rStyle w:val="wol"/>
        </w:rPr>
      </w:pPr>
      <w:r w:rsidRPr="003552B0">
        <w:t>2</w:t>
      </w:r>
      <w:r w:rsidRPr="003552B0">
        <w:tab/>
        <w:t xml:space="preserve">Can </w:t>
      </w:r>
      <w:r w:rsidRPr="003552B0">
        <w:rPr>
          <w:rStyle w:val="wol"/>
        </w:rPr>
        <w:t>                              </w:t>
      </w:r>
      <w:r w:rsidRPr="003552B0">
        <w:t xml:space="preserve"> have some salad?</w:t>
      </w:r>
    </w:p>
    <w:p w14:paraId="4FBC8F79" w14:textId="77777777" w:rsidR="00E4085A" w:rsidRPr="003552B0" w:rsidRDefault="00E4085A" w:rsidP="00E4085A">
      <w:pPr>
        <w:pStyle w:val="activity-numbered"/>
        <w:rPr>
          <w:rStyle w:val="wol"/>
        </w:rPr>
      </w:pPr>
      <w:r w:rsidRPr="003552B0">
        <w:t>3</w:t>
      </w:r>
      <w:r w:rsidRPr="003552B0">
        <w:tab/>
        <w:t xml:space="preserve">Can I  </w:t>
      </w:r>
      <w:r w:rsidRPr="003552B0">
        <w:rPr>
          <w:rStyle w:val="wol"/>
        </w:rPr>
        <w:t>                              </w:t>
      </w:r>
      <w:r w:rsidRPr="003552B0">
        <w:t xml:space="preserve"> some pizza?</w:t>
      </w:r>
    </w:p>
    <w:p w14:paraId="0FD8F0F9" w14:textId="77777777" w:rsidR="00E4085A" w:rsidRPr="003552B0" w:rsidRDefault="00E4085A" w:rsidP="00E4085A">
      <w:pPr>
        <w:pStyle w:val="activity-numbered"/>
        <w:rPr>
          <w:rStyle w:val="wol"/>
        </w:rPr>
      </w:pPr>
      <w:r w:rsidRPr="003552B0">
        <w:t>4</w:t>
      </w:r>
      <w:r w:rsidRPr="003552B0">
        <w:tab/>
        <w:t xml:space="preserve">Can I have </w:t>
      </w:r>
      <w:r w:rsidRPr="003552B0">
        <w:rPr>
          <w:rStyle w:val="wol"/>
        </w:rPr>
        <w:t>                              </w:t>
      </w:r>
      <w:r w:rsidRPr="003552B0">
        <w:t xml:space="preserve"> noodles?</w:t>
      </w:r>
    </w:p>
    <w:p w14:paraId="33CA0D1E" w14:textId="783BBCF1" w:rsidR="00E4085A" w:rsidRPr="00E4085A" w:rsidRDefault="00E4085A" w:rsidP="00E4085A">
      <w:pPr>
        <w:pStyle w:val="activity-numbered"/>
      </w:pPr>
      <w:r w:rsidRPr="003552B0">
        <w:t>5</w:t>
      </w:r>
      <w:r w:rsidRPr="003552B0">
        <w:tab/>
      </w:r>
      <w:r w:rsidRPr="003552B0">
        <w:rPr>
          <w:rStyle w:val="wol"/>
        </w:rPr>
        <w:t>                              </w:t>
      </w:r>
      <w:r w:rsidRPr="003552B0">
        <w:t xml:space="preserve"> have some juice?</w:t>
      </w:r>
    </w:p>
    <w:p w14:paraId="757F32A1" w14:textId="6D1B2006" w:rsidR="00013650" w:rsidRPr="00141B75" w:rsidRDefault="00141B75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231A24">
        <w:rPr>
          <w:rStyle w:val="marks-frame"/>
        </w:rPr>
        <w:t>5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FDE8BFA" w14:textId="77777777" w:rsidR="00E90178" w:rsidRPr="003552B0" w:rsidRDefault="00E90178" w:rsidP="00E90178">
      <w:pPr>
        <w:pStyle w:val="instruction"/>
      </w:pPr>
      <w:r w:rsidRPr="003552B0">
        <w:t>5</w:t>
      </w:r>
      <w:r w:rsidRPr="003552B0">
        <w:tab/>
        <w:t xml:space="preserve">Read and tick </w:t>
      </w:r>
      <w:r w:rsidRPr="003552B0">
        <w:rPr>
          <w:noProof/>
          <w:position w:val="-6"/>
          <w:lang w:eastAsia="es-ES"/>
        </w:rPr>
        <w:drawing>
          <wp:inline distT="0" distB="0" distL="0" distR="0" wp14:anchorId="276DB62A" wp14:editId="36F22773">
            <wp:extent cx="177800" cy="2032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552B0">
        <w:t>.</w:t>
      </w:r>
    </w:p>
    <w:tbl>
      <w:tblPr>
        <w:tblStyle w:val="note-generic--container"/>
        <w:tblW w:w="0" w:type="auto"/>
        <w:tblLayout w:type="fixed"/>
        <w:tblLook w:val="04A0" w:firstRow="1" w:lastRow="0" w:firstColumn="1" w:lastColumn="0" w:noHBand="0" w:noVBand="1"/>
      </w:tblPr>
      <w:tblGrid>
        <w:gridCol w:w="4536"/>
      </w:tblGrid>
      <w:tr w:rsidR="00E90178" w:rsidRPr="003552B0" w14:paraId="46F88FB1" w14:textId="77777777" w:rsidTr="00331079">
        <w:tc>
          <w:tcPr>
            <w:tcW w:w="4536" w:type="dxa"/>
          </w:tcPr>
          <w:p w14:paraId="37ACB429" w14:textId="77777777" w:rsidR="00E90178" w:rsidRPr="00E74B49" w:rsidRDefault="00E90178" w:rsidP="00E74B49">
            <w:pPr>
              <w:spacing w:before="120"/>
              <w:ind w:left="113"/>
              <w:rPr>
                <w:rFonts w:ascii="Comic Sans MS" w:hAnsi="Comic Sans MS"/>
                <w:i/>
                <w:color w:val="808080" w:themeColor="background1" w:themeShade="80"/>
                <w:sz w:val="24"/>
                <w:szCs w:val="24"/>
                <w:lang w:val="en-GB"/>
              </w:rPr>
            </w:pPr>
            <w:r w:rsidRPr="00E74B49">
              <w:rPr>
                <w:rFonts w:ascii="Comic Sans MS" w:hAnsi="Comic Sans MS"/>
                <w:i/>
                <w:color w:val="808080" w:themeColor="background1" w:themeShade="80"/>
                <w:sz w:val="24"/>
                <w:szCs w:val="24"/>
                <w:lang w:val="en-GB"/>
              </w:rPr>
              <w:t xml:space="preserve">My name is Julia. My favourite breakfast is fish, cheese and eggs. </w:t>
            </w:r>
          </w:p>
          <w:p w14:paraId="77886787" w14:textId="77777777" w:rsidR="00E90178" w:rsidRPr="003552B0" w:rsidRDefault="00E90178" w:rsidP="00E74B49">
            <w:pPr>
              <w:spacing w:after="120"/>
              <w:ind w:left="113"/>
              <w:rPr>
                <w:lang w:val="en-GB"/>
              </w:rPr>
            </w:pPr>
            <w:r w:rsidRPr="00E74B49">
              <w:rPr>
                <w:rFonts w:ascii="Comic Sans MS" w:hAnsi="Comic Sans MS"/>
                <w:i/>
                <w:color w:val="808080" w:themeColor="background1" w:themeShade="80"/>
                <w:sz w:val="24"/>
                <w:szCs w:val="24"/>
                <w:lang w:val="en-GB"/>
              </w:rPr>
              <w:t>I don’t like pizza for breakfast. I like bread. I like orange juice, too.</w:t>
            </w:r>
          </w:p>
        </w:tc>
      </w:tr>
    </w:tbl>
    <w:p w14:paraId="48AD57A3" w14:textId="77777777" w:rsidR="00E90178" w:rsidRPr="003552B0" w:rsidRDefault="00E90178" w:rsidP="00E90178">
      <w:pPr>
        <w:rPr>
          <w:rFonts w:cstheme="minorHAnsi"/>
        </w:rPr>
      </w:pPr>
    </w:p>
    <w:tbl>
      <w:tblPr>
        <w:tblStyle w:val="note-generic--container"/>
        <w:tblW w:w="0" w:type="auto"/>
        <w:tblLayout w:type="fixed"/>
        <w:tblLook w:val="04A0" w:firstRow="1" w:lastRow="0" w:firstColumn="1" w:lastColumn="0" w:noHBand="0" w:noVBand="1"/>
      </w:tblPr>
      <w:tblGrid>
        <w:gridCol w:w="4536"/>
      </w:tblGrid>
      <w:tr w:rsidR="00E90178" w:rsidRPr="003552B0" w14:paraId="2712C779" w14:textId="77777777" w:rsidTr="00331079">
        <w:tc>
          <w:tcPr>
            <w:tcW w:w="4536" w:type="dxa"/>
          </w:tcPr>
          <w:p w14:paraId="70A93994" w14:textId="37ECB5F1" w:rsidR="00E90178" w:rsidRPr="003552B0" w:rsidRDefault="00E90178" w:rsidP="00CD5B72">
            <w:pPr>
              <w:spacing w:before="120" w:after="120"/>
              <w:ind w:left="113"/>
              <w:rPr>
                <w:lang w:val="en-GB"/>
              </w:rPr>
            </w:pPr>
            <w:r w:rsidRPr="00E74B49">
              <w:rPr>
                <w:rFonts w:ascii="Comic Sans MS" w:hAnsi="Comic Sans MS"/>
                <w:i/>
                <w:color w:val="808080" w:themeColor="background1" w:themeShade="80"/>
                <w:sz w:val="24"/>
                <w:szCs w:val="24"/>
                <w:lang w:val="en-GB"/>
              </w:rPr>
              <w:t>I’m Ben. I don’t like fish for breakfast. I like fruit. I like strawberries, kiwis and apples.</w:t>
            </w:r>
            <w:r w:rsidR="00CD5B72" w:rsidRPr="00E74B49">
              <w:rPr>
                <w:rFonts w:ascii="Comic Sans MS" w:hAnsi="Comic Sans MS"/>
                <w:i/>
                <w:color w:val="808080" w:themeColor="background1" w:themeShade="80"/>
                <w:sz w:val="24"/>
                <w:szCs w:val="24"/>
                <w:lang w:val="en-GB"/>
              </w:rPr>
              <w:t xml:space="preserve"> </w:t>
            </w:r>
            <w:r w:rsidRPr="00E74B49">
              <w:rPr>
                <w:rFonts w:ascii="Comic Sans MS" w:hAnsi="Comic Sans MS"/>
                <w:i/>
                <w:color w:val="808080" w:themeColor="background1" w:themeShade="80"/>
                <w:sz w:val="24"/>
                <w:szCs w:val="24"/>
                <w:lang w:val="en-GB"/>
              </w:rPr>
              <w:t>My favourite breakfast is eggs and bread. I like mango juice.</w:t>
            </w:r>
            <w:r w:rsidRPr="00E74B49">
              <w:rPr>
                <w:color w:val="808080" w:themeColor="background1" w:themeShade="80"/>
                <w:lang w:val="en-GB"/>
              </w:rPr>
              <w:t xml:space="preserve"> </w:t>
            </w:r>
          </w:p>
        </w:tc>
      </w:tr>
    </w:tbl>
    <w:p w14:paraId="167B253B" w14:textId="24C0D53C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  <w:spacing w:before="240"/>
      </w:pPr>
      <w:r w:rsidRPr="003552B0">
        <w:t>1</w:t>
      </w:r>
      <w:r w:rsidRPr="003552B0">
        <w:tab/>
        <w:t>Julia likes</w:t>
      </w:r>
      <w:r w:rsidR="0046250E" w:rsidRPr="003552B0">
        <w:t xml:space="preserve"> </w:t>
      </w:r>
      <w:r w:rsidR="002B412E">
        <w:rPr>
          <w:rStyle w:val="wol"/>
        </w:rPr>
        <w:t>   </w:t>
      </w:r>
      <w:r w:rsidR="002B412E" w:rsidRPr="003552B0">
        <w:rPr>
          <w:rStyle w:val="wol"/>
        </w:rPr>
        <w:t>      </w:t>
      </w:r>
      <w:r w:rsidR="002B412E" w:rsidRPr="003552B0">
        <w:t>.</w:t>
      </w:r>
    </w:p>
    <w:p w14:paraId="0D500BB9" w14:textId="77777777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 w:rsidRPr="003552B0">
        <w:tab/>
        <w:t>A</w:t>
      </w:r>
      <w:r w:rsidRPr="003552B0">
        <w:tab/>
      </w:r>
      <w:r w:rsidRPr="003552B0">
        <w:rPr>
          <w:rStyle w:val="checkbox"/>
        </w:rPr>
        <w:t>☐</w:t>
      </w:r>
      <w:r w:rsidRPr="003552B0">
        <w:t> fish</w:t>
      </w:r>
      <w:r w:rsidRPr="003552B0">
        <w:tab/>
        <w:t>B</w:t>
      </w:r>
      <w:r w:rsidRPr="003552B0">
        <w:tab/>
      </w:r>
      <w:r w:rsidRPr="003552B0">
        <w:rPr>
          <w:rStyle w:val="checkbox"/>
        </w:rPr>
        <w:t>☐</w:t>
      </w:r>
      <w:r w:rsidRPr="003552B0">
        <w:t> pizza</w:t>
      </w:r>
    </w:p>
    <w:p w14:paraId="52DE7007" w14:textId="5B936041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  <w:r w:rsidRPr="003552B0">
        <w:t>2</w:t>
      </w:r>
      <w:r w:rsidRPr="003552B0">
        <w:tab/>
        <w:t xml:space="preserve">She likes </w:t>
      </w:r>
      <w:r w:rsidR="002B412E">
        <w:rPr>
          <w:rStyle w:val="wol"/>
        </w:rPr>
        <w:t>   </w:t>
      </w:r>
      <w:r w:rsidR="002B412E" w:rsidRPr="003552B0">
        <w:rPr>
          <w:rStyle w:val="wol"/>
        </w:rPr>
        <w:t>      </w:t>
      </w:r>
      <w:r w:rsidR="002B412E" w:rsidRPr="003552B0">
        <w:t xml:space="preserve"> </w:t>
      </w:r>
      <w:r w:rsidRPr="003552B0">
        <w:t>for breakfast.</w:t>
      </w:r>
    </w:p>
    <w:p w14:paraId="3A7CA2BF" w14:textId="77777777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 w:rsidRPr="003552B0">
        <w:tab/>
        <w:t>A</w:t>
      </w:r>
      <w:r w:rsidRPr="003552B0">
        <w:tab/>
      </w:r>
      <w:r w:rsidRPr="003552B0">
        <w:rPr>
          <w:rStyle w:val="checkbox"/>
        </w:rPr>
        <w:t>☐</w:t>
      </w:r>
      <w:r w:rsidRPr="003552B0">
        <w:t> pizza</w:t>
      </w:r>
      <w:r w:rsidRPr="003552B0">
        <w:tab/>
        <w:t>B</w:t>
      </w:r>
      <w:r w:rsidRPr="003552B0">
        <w:tab/>
      </w:r>
      <w:r w:rsidRPr="003552B0">
        <w:rPr>
          <w:rStyle w:val="checkbox"/>
        </w:rPr>
        <w:t>☐</w:t>
      </w:r>
      <w:r w:rsidRPr="003552B0">
        <w:t> bread</w:t>
      </w:r>
    </w:p>
    <w:p w14:paraId="5A7C49EF" w14:textId="2119F167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  <w:r w:rsidRPr="003552B0">
        <w:t>3</w:t>
      </w:r>
      <w:r w:rsidRPr="003552B0">
        <w:tab/>
        <w:t xml:space="preserve">Ben doesn’t like </w:t>
      </w:r>
      <w:r w:rsidR="002B412E">
        <w:rPr>
          <w:rStyle w:val="wol"/>
        </w:rPr>
        <w:t>   </w:t>
      </w:r>
      <w:r w:rsidR="002B412E" w:rsidRPr="003552B0">
        <w:rPr>
          <w:rStyle w:val="wol"/>
        </w:rPr>
        <w:t>      </w:t>
      </w:r>
      <w:r w:rsidRPr="003552B0">
        <w:t xml:space="preserve"> for breakfast.</w:t>
      </w:r>
    </w:p>
    <w:p w14:paraId="6D2D39C7" w14:textId="77777777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 w:rsidRPr="003552B0">
        <w:tab/>
        <w:t>A</w:t>
      </w:r>
      <w:r w:rsidRPr="003552B0">
        <w:tab/>
      </w:r>
      <w:r w:rsidRPr="003552B0">
        <w:rPr>
          <w:rStyle w:val="checkbox"/>
        </w:rPr>
        <w:t>☐</w:t>
      </w:r>
      <w:r w:rsidRPr="003552B0">
        <w:t> fish</w:t>
      </w:r>
      <w:r w:rsidRPr="003552B0">
        <w:tab/>
        <w:t>B</w:t>
      </w:r>
      <w:r w:rsidRPr="003552B0">
        <w:tab/>
      </w:r>
      <w:r w:rsidRPr="003552B0">
        <w:rPr>
          <w:rStyle w:val="checkbox"/>
        </w:rPr>
        <w:t>☐</w:t>
      </w:r>
      <w:r w:rsidRPr="003552B0">
        <w:t> fruit</w:t>
      </w:r>
    </w:p>
    <w:p w14:paraId="7B0E6CF8" w14:textId="1587ECD0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 w:rsidRPr="003552B0">
        <w:t>4</w:t>
      </w:r>
      <w:r w:rsidRPr="003552B0">
        <w:tab/>
        <w:t>He likes</w:t>
      </w:r>
      <w:r w:rsidR="0046250E" w:rsidRPr="003552B0">
        <w:t xml:space="preserve"> </w:t>
      </w:r>
      <w:r w:rsidR="002B412E">
        <w:rPr>
          <w:rStyle w:val="wol"/>
        </w:rPr>
        <w:t>   </w:t>
      </w:r>
      <w:r w:rsidR="002B412E" w:rsidRPr="003552B0">
        <w:rPr>
          <w:rStyle w:val="wol"/>
        </w:rPr>
        <w:t>      </w:t>
      </w:r>
      <w:r w:rsidR="002B412E" w:rsidRPr="003552B0">
        <w:t>.</w:t>
      </w:r>
    </w:p>
    <w:p w14:paraId="737752A9" w14:textId="77777777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 w:rsidRPr="003552B0">
        <w:tab/>
        <w:t>A</w:t>
      </w:r>
      <w:r w:rsidRPr="003552B0">
        <w:tab/>
      </w:r>
      <w:r w:rsidRPr="003552B0">
        <w:rPr>
          <w:rStyle w:val="checkbox"/>
        </w:rPr>
        <w:t>☐</w:t>
      </w:r>
      <w:r w:rsidRPr="003552B0">
        <w:t> apples</w:t>
      </w:r>
      <w:r w:rsidRPr="003552B0">
        <w:tab/>
        <w:t>B</w:t>
      </w:r>
      <w:r w:rsidRPr="003552B0">
        <w:tab/>
      </w:r>
      <w:r w:rsidRPr="003552B0">
        <w:rPr>
          <w:rStyle w:val="checkbox"/>
        </w:rPr>
        <w:t>☐</w:t>
      </w:r>
      <w:r w:rsidRPr="003552B0">
        <w:t> mangoes</w:t>
      </w:r>
    </w:p>
    <w:p w14:paraId="43AB253D" w14:textId="54BE8144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  <w:r w:rsidRPr="003552B0">
        <w:t>5</w:t>
      </w:r>
      <w:r w:rsidRPr="003552B0">
        <w:tab/>
        <w:t>His favourite breakfast is</w:t>
      </w:r>
      <w:r w:rsidR="0046250E" w:rsidRPr="003552B0">
        <w:t xml:space="preserve"> </w:t>
      </w:r>
      <w:r w:rsidR="002B412E">
        <w:rPr>
          <w:rStyle w:val="wol"/>
        </w:rPr>
        <w:t>   </w:t>
      </w:r>
      <w:r w:rsidR="002B412E" w:rsidRPr="003552B0">
        <w:rPr>
          <w:rStyle w:val="wol"/>
        </w:rPr>
        <w:t>      </w:t>
      </w:r>
      <w:r w:rsidR="002B412E" w:rsidRPr="003552B0">
        <w:t>.</w:t>
      </w:r>
    </w:p>
    <w:p w14:paraId="17C07B24" w14:textId="77777777" w:rsidR="00E90178" w:rsidRPr="003552B0" w:rsidRDefault="00E90178" w:rsidP="00E90178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 w:rsidRPr="003552B0">
        <w:tab/>
        <w:t>A</w:t>
      </w:r>
      <w:r w:rsidRPr="003552B0">
        <w:tab/>
      </w:r>
      <w:r w:rsidRPr="003552B0">
        <w:rPr>
          <w:rStyle w:val="checkbox"/>
        </w:rPr>
        <w:t>☐</w:t>
      </w:r>
      <w:r w:rsidRPr="003552B0">
        <w:t> fruit</w:t>
      </w:r>
      <w:r w:rsidRPr="003552B0">
        <w:tab/>
        <w:t>B</w:t>
      </w:r>
      <w:r w:rsidRPr="003552B0">
        <w:tab/>
      </w:r>
      <w:r w:rsidRPr="003552B0">
        <w:rPr>
          <w:rStyle w:val="checkbox"/>
        </w:rPr>
        <w:t>☐</w:t>
      </w:r>
      <w:r w:rsidRPr="003552B0">
        <w:t> eggs</w:t>
      </w:r>
    </w:p>
    <w:p w14:paraId="5E08959A" w14:textId="4E40CFB8" w:rsidR="00FD0FA2" w:rsidRPr="002D2043" w:rsidRDefault="00E90178" w:rsidP="00E90178">
      <w:pPr>
        <w:pStyle w:val="marks"/>
        <w:spacing w:before="240"/>
        <w:rPr>
          <w:rStyle w:val="marks-frame"/>
        </w:rPr>
      </w:pPr>
      <w:r w:rsidRPr="003552B0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E9308D" w14:textId="77777777" w:rsidR="00E90178" w:rsidRPr="003552B0" w:rsidRDefault="00E90178" w:rsidP="00E90178">
      <w:pPr>
        <w:pStyle w:val="instruction"/>
      </w:pPr>
      <w:r w:rsidRPr="003552B0">
        <w:t>6</w:t>
      </w:r>
      <w:r w:rsidRPr="003552B0">
        <w:tab/>
        <w:t xml:space="preserve">Rewrite the sentences with </w:t>
      </w:r>
      <w:r w:rsidRPr="00894751">
        <w:rPr>
          <w:rStyle w:val="bold-italic"/>
          <w:b/>
        </w:rPr>
        <w:t>don’t like</w:t>
      </w:r>
      <w:r w:rsidRPr="003552B0">
        <w:t>.</w:t>
      </w:r>
    </w:p>
    <w:p w14:paraId="06F862E6" w14:textId="77777777" w:rsidR="00E90178" w:rsidRPr="003552B0" w:rsidRDefault="00E90178" w:rsidP="00E90178">
      <w:pPr>
        <w:pStyle w:val="activity-numbered"/>
      </w:pPr>
      <w:r w:rsidRPr="003552B0">
        <w:t>1</w:t>
      </w:r>
      <w:r w:rsidRPr="003552B0">
        <w:tab/>
        <w:t xml:space="preserve">I like apples. </w:t>
      </w:r>
      <w:r w:rsidRPr="003552B0">
        <w:tab/>
      </w:r>
      <w:r w:rsidRPr="003552B0">
        <w:rPr>
          <w:rStyle w:val="wol"/>
        </w:rPr>
        <w:t>                                                                           </w:t>
      </w:r>
    </w:p>
    <w:p w14:paraId="01F6C496" w14:textId="77777777" w:rsidR="00E90178" w:rsidRPr="003552B0" w:rsidRDefault="00E90178" w:rsidP="00E90178">
      <w:pPr>
        <w:pStyle w:val="activity-numbered"/>
      </w:pPr>
      <w:r w:rsidRPr="003552B0">
        <w:t>2</w:t>
      </w:r>
      <w:r w:rsidRPr="003552B0">
        <w:tab/>
        <w:t xml:space="preserve">I like strawberries. </w:t>
      </w:r>
      <w:r w:rsidRPr="003552B0">
        <w:tab/>
      </w:r>
      <w:r w:rsidRPr="003552B0">
        <w:rPr>
          <w:rStyle w:val="wol"/>
        </w:rPr>
        <w:t>                                                                           </w:t>
      </w:r>
      <w:r w:rsidRPr="003552B0">
        <w:t xml:space="preserve"> </w:t>
      </w:r>
    </w:p>
    <w:p w14:paraId="72E0565A" w14:textId="77777777" w:rsidR="00E90178" w:rsidRPr="003552B0" w:rsidRDefault="00E90178" w:rsidP="00E90178">
      <w:pPr>
        <w:pStyle w:val="activity-numbered"/>
      </w:pPr>
      <w:r w:rsidRPr="003552B0">
        <w:t>3</w:t>
      </w:r>
      <w:r w:rsidRPr="003552B0">
        <w:tab/>
        <w:t xml:space="preserve">I like kiwis. </w:t>
      </w:r>
      <w:r w:rsidRPr="003552B0">
        <w:tab/>
      </w:r>
      <w:r w:rsidRPr="003552B0">
        <w:rPr>
          <w:rStyle w:val="wol"/>
        </w:rPr>
        <w:t>                                                                           </w:t>
      </w:r>
    </w:p>
    <w:p w14:paraId="235DACD1" w14:textId="77777777" w:rsidR="00E90178" w:rsidRPr="003552B0" w:rsidRDefault="00E90178" w:rsidP="00E90178">
      <w:pPr>
        <w:pStyle w:val="activity-numbered"/>
      </w:pPr>
      <w:r w:rsidRPr="003552B0">
        <w:t>4</w:t>
      </w:r>
      <w:r w:rsidRPr="003552B0">
        <w:tab/>
        <w:t xml:space="preserve">I like pizza. </w:t>
      </w:r>
      <w:r w:rsidRPr="003552B0">
        <w:tab/>
      </w:r>
      <w:r w:rsidRPr="003552B0">
        <w:rPr>
          <w:rStyle w:val="wol"/>
        </w:rPr>
        <w:t>                                                                           </w:t>
      </w:r>
      <w:r w:rsidRPr="003552B0">
        <w:t xml:space="preserve"> </w:t>
      </w:r>
    </w:p>
    <w:p w14:paraId="586C3586" w14:textId="66FDA867" w:rsidR="00FD0FA2" w:rsidRPr="002D2043" w:rsidRDefault="00E90178" w:rsidP="00E90178">
      <w:pPr>
        <w:pStyle w:val="activity-numbered"/>
      </w:pPr>
      <w:r w:rsidRPr="003552B0">
        <w:t>5</w:t>
      </w:r>
      <w:r w:rsidRPr="003552B0">
        <w:tab/>
        <w:t xml:space="preserve">I like ice cream. </w:t>
      </w:r>
      <w:r w:rsidRPr="003552B0">
        <w:tab/>
      </w:r>
      <w:r w:rsidRPr="003552B0">
        <w:rPr>
          <w:rStyle w:val="wol"/>
        </w:rPr>
        <w:t>                                                                           </w:t>
      </w:r>
      <w:r w:rsidRPr="003552B0">
        <w:t xml:space="preserve"> </w:t>
      </w:r>
    </w:p>
    <w:p w14:paraId="4A4E3583" w14:textId="77777777" w:rsidR="00FD0FA2" w:rsidRPr="002D2043" w:rsidRDefault="00FD0FA2" w:rsidP="00FD0FA2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>     / 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3AAAA153" w:rsidR="00FD0FA2" w:rsidRDefault="00FD0FA2" w:rsidP="00FD0FA2">
      <w:pPr>
        <w:pStyle w:val="instruction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E74B49">
        <w:rPr>
          <w:color w:val="767171" w:themeColor="background2" w:themeShade="80"/>
        </w:rPr>
        <w:t>8</w:t>
      </w:r>
      <w:r>
        <w:t xml:space="preserve"> </w:t>
      </w:r>
      <w:r w:rsidR="00E74B49" w:rsidRPr="003552B0">
        <w:t>Listen and circle.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FD0FA2" w14:paraId="65683EA3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57499590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9883F7" wp14:editId="2E3EE626">
                  <wp:extent cx="1066800" cy="680085"/>
                  <wp:effectExtent l="0" t="0" r="0" b="571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68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CFB9539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DC703E" wp14:editId="75B3883C">
                  <wp:extent cx="653923" cy="817404"/>
                  <wp:effectExtent l="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730" cy="822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A98725E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EA58C5" wp14:editId="2235EA18">
                  <wp:extent cx="1030897" cy="687265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0897" cy="68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B49" w:rsidRPr="00685431" w14:paraId="69877F90" w14:textId="77777777" w:rsidTr="00E74B49">
        <w:trPr>
          <w:cantSplit/>
          <w:trHeight w:val="567"/>
        </w:trPr>
        <w:tc>
          <w:tcPr>
            <w:tcW w:w="2777" w:type="dxa"/>
            <w:vAlign w:val="center"/>
          </w:tcPr>
          <w:p w14:paraId="6B37DFC9" w14:textId="4279E303" w:rsidR="00E74B49" w:rsidRPr="00FD0FA2" w:rsidRDefault="00E74B49" w:rsidP="00E74B49">
            <w:pPr>
              <w:pStyle w:val="activity-numbered--centered"/>
              <w:rPr>
                <w:szCs w:val="28"/>
              </w:rPr>
            </w:pPr>
            <w:r w:rsidRPr="003552B0">
              <w:t>1</w:t>
            </w:r>
            <w:r>
              <w:tab/>
            </w:r>
            <w:r w:rsidRPr="003552B0">
              <w:t>Yes / No</w:t>
            </w:r>
          </w:p>
        </w:tc>
        <w:tc>
          <w:tcPr>
            <w:tcW w:w="2778" w:type="dxa"/>
            <w:vAlign w:val="center"/>
          </w:tcPr>
          <w:p w14:paraId="5991036D" w14:textId="3C4DA564" w:rsidR="00E74B49" w:rsidRPr="00FD0FA2" w:rsidRDefault="00E74B49" w:rsidP="00E74B49">
            <w:pPr>
              <w:pStyle w:val="activity-numbered--centered"/>
              <w:rPr>
                <w:szCs w:val="28"/>
              </w:rPr>
            </w:pPr>
            <w:r>
              <w:t>2</w:t>
            </w:r>
            <w:r>
              <w:tab/>
            </w:r>
            <w:r w:rsidRPr="003552B0">
              <w:t>Yes / No</w:t>
            </w:r>
          </w:p>
        </w:tc>
        <w:tc>
          <w:tcPr>
            <w:tcW w:w="2778" w:type="dxa"/>
            <w:vAlign w:val="center"/>
          </w:tcPr>
          <w:p w14:paraId="2B3D4B89" w14:textId="5D5C870D" w:rsidR="00E74B49" w:rsidRPr="00FD0FA2" w:rsidRDefault="00E74B49" w:rsidP="00E74B49">
            <w:pPr>
              <w:pStyle w:val="activity-numbered--centered"/>
              <w:rPr>
                <w:szCs w:val="28"/>
              </w:rPr>
            </w:pPr>
            <w:r>
              <w:t>3</w:t>
            </w:r>
            <w:r>
              <w:tab/>
            </w:r>
            <w:r w:rsidRPr="003552B0">
              <w:t>Yes / No</w:t>
            </w:r>
          </w:p>
        </w:tc>
      </w:tr>
      <w:tr w:rsidR="00FD0FA2" w14:paraId="701A3054" w14:textId="77777777" w:rsidTr="00331079">
        <w:trPr>
          <w:cantSplit/>
          <w:trHeight w:val="1418"/>
        </w:trPr>
        <w:tc>
          <w:tcPr>
            <w:tcW w:w="2777" w:type="dxa"/>
            <w:vAlign w:val="center"/>
          </w:tcPr>
          <w:p w14:paraId="0E35AB61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78D1A8" wp14:editId="1FC29346">
                  <wp:extent cx="683045" cy="730478"/>
                  <wp:effectExtent l="0" t="0" r="3175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3045" cy="730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BFC6994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2DD69F" wp14:editId="0F198931">
                  <wp:extent cx="896112" cy="851306"/>
                  <wp:effectExtent l="0" t="0" r="571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201" cy="863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5D6B153A" w14:textId="77777777" w:rsidR="00FD0FA2" w:rsidRDefault="00FD0FA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EBDB97" wp14:editId="26C67F12">
                  <wp:extent cx="988267" cy="658844"/>
                  <wp:effectExtent l="0" t="0" r="2540" b="1905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267" cy="658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FA2" w14:paraId="6C54F394" w14:textId="77777777" w:rsidTr="00331079">
        <w:trPr>
          <w:cantSplit/>
          <w:trHeight w:val="567"/>
        </w:trPr>
        <w:tc>
          <w:tcPr>
            <w:tcW w:w="2777" w:type="dxa"/>
            <w:vAlign w:val="center"/>
          </w:tcPr>
          <w:p w14:paraId="37BCF3B0" w14:textId="77F342CB" w:rsidR="00FD0FA2" w:rsidRPr="00FD0FA2" w:rsidRDefault="00E74B49" w:rsidP="00331079">
            <w:pPr>
              <w:pStyle w:val="activity-numbered--centered"/>
              <w:rPr>
                <w:szCs w:val="28"/>
              </w:rPr>
            </w:pPr>
            <w:r>
              <w:t>4</w:t>
            </w:r>
            <w:r>
              <w:tab/>
            </w:r>
            <w:r w:rsidRPr="003552B0">
              <w:t>Yes / No</w:t>
            </w:r>
          </w:p>
        </w:tc>
        <w:tc>
          <w:tcPr>
            <w:tcW w:w="2778" w:type="dxa"/>
            <w:vAlign w:val="center"/>
          </w:tcPr>
          <w:p w14:paraId="66DD7370" w14:textId="534C1CF5" w:rsidR="00FD0FA2" w:rsidRPr="00FD0FA2" w:rsidRDefault="009E0286" w:rsidP="00331079">
            <w:pPr>
              <w:pStyle w:val="activity-numbered--centered"/>
              <w:rPr>
                <w:szCs w:val="28"/>
              </w:rPr>
            </w:pPr>
            <w:r>
              <w:t>5</w:t>
            </w:r>
            <w:r w:rsidR="00E74B49">
              <w:tab/>
            </w:r>
            <w:r w:rsidR="00E74B49" w:rsidRPr="003552B0">
              <w:t>Yes / No</w:t>
            </w:r>
          </w:p>
        </w:tc>
        <w:tc>
          <w:tcPr>
            <w:tcW w:w="2778" w:type="dxa"/>
            <w:vAlign w:val="center"/>
          </w:tcPr>
          <w:p w14:paraId="58A27AFC" w14:textId="561018B4" w:rsidR="00FD0FA2" w:rsidRPr="00FD0FA2" w:rsidRDefault="009E0286" w:rsidP="00331079">
            <w:pPr>
              <w:pStyle w:val="activity-numbered--centered"/>
              <w:spacing w:after="0"/>
              <w:rPr>
                <w:szCs w:val="28"/>
              </w:rPr>
            </w:pPr>
            <w:r>
              <w:t>6</w:t>
            </w:r>
            <w:r w:rsidR="00E74B49">
              <w:tab/>
            </w:r>
            <w:r w:rsidR="00E74B49" w:rsidRPr="003552B0">
              <w:t>Yes / No</w:t>
            </w:r>
          </w:p>
        </w:tc>
      </w:tr>
    </w:tbl>
    <w:p w14:paraId="12117366" w14:textId="77777777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5F518525" w:rsidR="00FD0FA2" w:rsidRDefault="00FD0FA2" w:rsidP="00FD0FA2">
      <w:pPr>
        <w:pStyle w:val="instruction"/>
      </w:pPr>
      <w:r>
        <w:t>8</w:t>
      </w:r>
      <w:r>
        <w:tab/>
      </w:r>
      <w:r w:rsidR="007D08BF" w:rsidRPr="003552B0">
        <w:t xml:space="preserve">Ask and answer </w:t>
      </w:r>
      <w:r w:rsidR="007D08BF" w:rsidRPr="00894751">
        <w:rPr>
          <w:rStyle w:val="bold-italic"/>
          <w:b/>
        </w:rPr>
        <w:t>Can I have some …?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2778"/>
        <w:gridCol w:w="2778"/>
      </w:tblGrid>
      <w:tr w:rsidR="007D08BF" w14:paraId="528AF338" w14:textId="77777777" w:rsidTr="007D08BF">
        <w:trPr>
          <w:cantSplit/>
          <w:trHeight w:val="1701"/>
        </w:trPr>
        <w:tc>
          <w:tcPr>
            <w:tcW w:w="2777" w:type="dxa"/>
            <w:vAlign w:val="center"/>
          </w:tcPr>
          <w:p w14:paraId="55F14911" w14:textId="77777777" w:rsidR="007D08BF" w:rsidRDefault="007D08BF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D4001B" wp14:editId="6F95D0D1">
                  <wp:extent cx="1040711" cy="804672"/>
                  <wp:effectExtent l="0" t="0" r="1270" b="0"/>
                  <wp:docPr id="102631425" name="Picture 102631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2321" cy="813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248CEEFD" w14:textId="77777777" w:rsidR="007D08BF" w:rsidRDefault="007D08BF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14D884" wp14:editId="4C16253A">
                  <wp:extent cx="1021842" cy="914278"/>
                  <wp:effectExtent l="0" t="0" r="0" b="635"/>
                  <wp:docPr id="102631426" name="Picture 102631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385" cy="921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DB92345" w14:textId="77777777" w:rsidR="007D08BF" w:rsidRDefault="007D08BF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67B3E7" wp14:editId="685CF9EB">
                  <wp:extent cx="991811" cy="978408"/>
                  <wp:effectExtent l="0" t="0" r="0" b="0"/>
                  <wp:docPr id="102631427" name="Picture 102631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1542" cy="988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08BF" w14:paraId="29D7975F" w14:textId="77777777" w:rsidTr="007D08BF">
        <w:trPr>
          <w:cantSplit/>
          <w:trHeight w:val="1701"/>
        </w:trPr>
        <w:tc>
          <w:tcPr>
            <w:tcW w:w="2777" w:type="dxa"/>
            <w:vAlign w:val="center"/>
          </w:tcPr>
          <w:p w14:paraId="06447DD0" w14:textId="77777777" w:rsidR="007D08BF" w:rsidRDefault="007D08BF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CE446C" wp14:editId="41022E09">
                  <wp:extent cx="1337597" cy="850392"/>
                  <wp:effectExtent l="0" t="0" r="0" b="635"/>
                  <wp:docPr id="102631428" name="Picture 102631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3496" cy="86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0C9B44F9" w14:textId="77777777" w:rsidR="007D08BF" w:rsidRDefault="007D08BF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2B97DC" wp14:editId="145968EF">
                  <wp:extent cx="1060704" cy="957581"/>
                  <wp:effectExtent l="0" t="0" r="635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224" cy="964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BB1AA1B" w14:textId="464BF4FE" w:rsidR="007D08BF" w:rsidRDefault="007D08BF" w:rsidP="00331079">
            <w:pPr>
              <w:jc w:val="center"/>
            </w:pPr>
          </w:p>
        </w:tc>
      </w:tr>
    </w:tbl>
    <w:p w14:paraId="53459C6C" w14:textId="2E7CCF14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740D8E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59EBA884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1B5EEB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59EBA884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1B5EEB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D8802" w14:textId="3789B68B" w:rsidR="00B40B86" w:rsidRPr="000F6548" w:rsidRDefault="00B40B86" w:rsidP="00FD0FA2">
      <w:pPr>
        <w:pStyle w:val="instruction"/>
      </w:pPr>
    </w:p>
    <w:sectPr w:rsidR="00B40B86" w:rsidRPr="000F6548" w:rsidSect="00224951">
      <w:headerReference w:type="default" r:id="rId43"/>
      <w:footerReference w:type="default" r:id="rId44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785545" w14:textId="77777777" w:rsidR="00193A21" w:rsidRDefault="00193A21" w:rsidP="00B7780C">
      <w:r>
        <w:separator/>
      </w:r>
    </w:p>
  </w:endnote>
  <w:endnote w:type="continuationSeparator" w:id="0">
    <w:p w14:paraId="7A500564" w14:textId="77777777" w:rsidR="00193A21" w:rsidRDefault="00193A21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MS Mincho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38D78B97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F765FE">
      <w:rPr>
        <w:rStyle w:val="PageNumber"/>
      </w:rPr>
      <w:t>Beehive 1</w:t>
    </w:r>
    <w:r w:rsidR="00F765FE" w:rsidRPr="00DA2675">
      <w:rPr>
        <w:rStyle w:val="PageNumber"/>
      </w:rPr>
      <w:t xml:space="preserve"> • </w:t>
    </w:r>
    <w:r w:rsidR="00F765FE">
      <w:rPr>
        <w:rStyle w:val="PageNumber"/>
      </w:rPr>
      <w:t xml:space="preserve">Unit </w:t>
    </w:r>
    <w:r w:rsidR="00F765FE">
      <w:rPr>
        <w:rStyle w:val="PageNumber"/>
      </w:rPr>
      <w:t>8</w:t>
    </w:r>
    <w:r w:rsidR="00F765FE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7E3C44" w14:textId="77777777" w:rsidR="00193A21" w:rsidRDefault="00193A21" w:rsidP="00B7780C">
      <w:r>
        <w:separator/>
      </w:r>
    </w:p>
  </w:footnote>
  <w:footnote w:type="continuationSeparator" w:id="0">
    <w:p w14:paraId="3FCA822C" w14:textId="77777777" w:rsidR="00193A21" w:rsidRDefault="00193A21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2188286C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3A21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5EEB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A24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12E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153D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0E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37C5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039C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0D8E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08BF"/>
    <w:rsid w:val="007D2501"/>
    <w:rsid w:val="007D3B8A"/>
    <w:rsid w:val="007D3B9A"/>
    <w:rsid w:val="007D69B5"/>
    <w:rsid w:val="007D6A46"/>
    <w:rsid w:val="007E1102"/>
    <w:rsid w:val="007E228A"/>
    <w:rsid w:val="007E54F6"/>
    <w:rsid w:val="007E6954"/>
    <w:rsid w:val="007F1B72"/>
    <w:rsid w:val="007F216C"/>
    <w:rsid w:val="007F2314"/>
    <w:rsid w:val="007F283B"/>
    <w:rsid w:val="007F322D"/>
    <w:rsid w:val="007F3F16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45C2"/>
    <w:rsid w:val="0088525A"/>
    <w:rsid w:val="00885A86"/>
    <w:rsid w:val="0088622E"/>
    <w:rsid w:val="0089032A"/>
    <w:rsid w:val="00894751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286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2E5D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6F55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C3CB5"/>
    <w:rsid w:val="00BC4D76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D5B72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085A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74B49"/>
    <w:rsid w:val="00E8099B"/>
    <w:rsid w:val="00E8439D"/>
    <w:rsid w:val="00E84AD5"/>
    <w:rsid w:val="00E85814"/>
    <w:rsid w:val="00E866E4"/>
    <w:rsid w:val="00E86B97"/>
    <w:rsid w:val="00E87D60"/>
    <w:rsid w:val="00E90178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5FE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26" Type="http://schemas.openxmlformats.org/officeDocument/2006/relationships/image" Target="media/image16.jpeg"/><Relationship Id="rId39" Type="http://schemas.openxmlformats.org/officeDocument/2006/relationships/image" Target="media/image29.jpg"/><Relationship Id="rId21" Type="http://schemas.openxmlformats.org/officeDocument/2006/relationships/image" Target="media/image11.emf"/><Relationship Id="rId34" Type="http://schemas.openxmlformats.org/officeDocument/2006/relationships/image" Target="media/image24.jpg"/><Relationship Id="rId42" Type="http://schemas.openxmlformats.org/officeDocument/2006/relationships/image" Target="media/image31.jpe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9" Type="http://schemas.openxmlformats.org/officeDocument/2006/relationships/image" Target="media/image19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.jpeg"/><Relationship Id="rId32" Type="http://schemas.openxmlformats.org/officeDocument/2006/relationships/image" Target="media/image22.jpg"/><Relationship Id="rId37" Type="http://schemas.openxmlformats.org/officeDocument/2006/relationships/image" Target="media/image27.jpg"/><Relationship Id="rId40" Type="http://schemas.openxmlformats.org/officeDocument/2006/relationships/image" Target="media/image30.emf"/><Relationship Id="rId45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g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image" Target="media/image21.jpg"/><Relationship Id="rId44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e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media/image25.jpg"/><Relationship Id="rId43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g"/><Relationship Id="rId38" Type="http://schemas.openxmlformats.org/officeDocument/2006/relationships/image" Target="media/image28.jpg"/><Relationship Id="rId46" Type="http://schemas.openxmlformats.org/officeDocument/2006/relationships/theme" Target="theme/theme1.xml"/><Relationship Id="rId20" Type="http://schemas.openxmlformats.org/officeDocument/2006/relationships/image" Target="media/image10.jpg"/><Relationship Id="rId41" Type="http://schemas.openxmlformats.org/officeDocument/2006/relationships/image" Target="media/image30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360B5F1-1EDE-2644-9F6D-DFDA271699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40</TotalTime>
  <Pages>4</Pages>
  <Words>309</Words>
  <Characters>1762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19</cp:revision>
  <cp:lastPrinted>2022-05-10T12:10:00Z</cp:lastPrinted>
  <dcterms:created xsi:type="dcterms:W3CDTF">2022-05-10T11:50:00Z</dcterms:created>
  <dcterms:modified xsi:type="dcterms:W3CDTF">2022-06-30T09:37:00Z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